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Göttingen, Lieferung von Auftaumitteln 2026/2027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2604008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von Auftraumitteln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